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97312" w14:textId="57CA56B5" w:rsidR="00046E71" w:rsidRPr="007F05E6" w:rsidRDefault="00046E71" w:rsidP="00046E71">
      <w:pPr>
        <w:pStyle w:val="Unittitle"/>
      </w:pPr>
      <w:r w:rsidRPr="00FF4100">
        <w:t>1</w:t>
      </w:r>
      <w:r>
        <w:t>2.</w:t>
      </w:r>
      <w:r w:rsidRPr="00FF4100">
        <w:t xml:space="preserve"> </w:t>
      </w:r>
      <w:r>
        <w:t>Building service</w:t>
      </w:r>
      <w:r w:rsidR="00D26377">
        <w:t>s</w:t>
      </w:r>
      <w:r>
        <w:t xml:space="preserve"> engineering (BSE) systems</w:t>
      </w:r>
    </w:p>
    <w:p w14:paraId="004C449E" w14:textId="18D04119" w:rsidR="00474F67" w:rsidRPr="00134817" w:rsidRDefault="00046E71" w:rsidP="00046E71">
      <w:pPr>
        <w:pStyle w:val="Heading1"/>
        <w:rPr>
          <w:color w:val="FC4421"/>
        </w:rPr>
      </w:pPr>
      <w:r w:rsidRPr="00134817">
        <w:rPr>
          <w:color w:val="FC4421"/>
        </w:rPr>
        <w:t>Worksheet 1: Air conditioning components</w:t>
      </w:r>
      <w:r w:rsidR="00474F67" w:rsidRPr="00134817">
        <w:rPr>
          <w:color w:val="FC4421"/>
        </w:rPr>
        <w:t xml:space="preserve"> (</w:t>
      </w:r>
      <w:r w:rsidR="00691B95" w:rsidRPr="00134817">
        <w:rPr>
          <w:color w:val="FC4421"/>
        </w:rPr>
        <w:t>tutor</w:t>
      </w:r>
      <w:r w:rsidR="00474F67" w:rsidRPr="00134817">
        <w:rPr>
          <w:color w:val="FC4421"/>
        </w:rPr>
        <w:t>)</w:t>
      </w:r>
    </w:p>
    <w:p w14:paraId="3F8FBE16" w14:textId="77777777" w:rsidR="00AB237A" w:rsidRDefault="00754A3C" w:rsidP="00046E71">
      <w:pPr>
        <w:rPr>
          <w:rFonts w:cs="Arial"/>
          <w:b/>
          <w:bCs/>
        </w:rPr>
      </w:pPr>
      <w:r w:rsidRPr="00046E71">
        <w:rPr>
          <w:rFonts w:cs="Arial"/>
        </w:rPr>
        <w:t>Complete the table below by matching the description to the</w:t>
      </w:r>
      <w:r w:rsidR="00AB237A">
        <w:rPr>
          <w:rFonts w:cs="Arial"/>
        </w:rPr>
        <w:t xml:space="preserve"> AC</w:t>
      </w:r>
      <w:r w:rsidRPr="00046E71">
        <w:rPr>
          <w:rFonts w:cs="Arial"/>
        </w:rPr>
        <w:t xml:space="preserve"> component listed</w:t>
      </w:r>
      <w:r w:rsidR="00AB237A">
        <w:rPr>
          <w:rFonts w:cs="Arial"/>
        </w:rPr>
        <w:t>:</w:t>
      </w:r>
      <w:r w:rsidRPr="00046E71">
        <w:rPr>
          <w:rFonts w:cs="Arial"/>
        </w:rPr>
        <w:t xml:space="preserve"> </w:t>
      </w:r>
    </w:p>
    <w:p w14:paraId="20314A77" w14:textId="77777777" w:rsidR="00AB237A" w:rsidRDefault="00AB237A" w:rsidP="00046E71">
      <w:pPr>
        <w:rPr>
          <w:rFonts w:cs="Arial"/>
          <w:b/>
          <w:bCs/>
        </w:rPr>
      </w:pPr>
    </w:p>
    <w:p w14:paraId="221D9F78" w14:textId="0FD2C357" w:rsidR="00754A3C" w:rsidRPr="00046E71" w:rsidRDefault="00AB237A" w:rsidP="00046E71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046E71" w:rsidRPr="00046E71">
        <w:rPr>
          <w:rFonts w:cs="Arial"/>
          <w:b/>
          <w:bCs/>
          <w:lang w:val="en-US"/>
        </w:rPr>
        <w:t>ooling coil, recirculation duct, preheater battery, supply fan</w:t>
      </w:r>
      <w:r w:rsidR="00567891">
        <w:rPr>
          <w:rFonts w:cs="Arial"/>
          <w:b/>
          <w:bCs/>
          <w:lang w:val="en-US"/>
        </w:rPr>
        <w:t>,</w:t>
      </w:r>
      <w:r w:rsidR="00046E71" w:rsidRPr="00046E71">
        <w:rPr>
          <w:rFonts w:cs="Arial"/>
          <w:b/>
          <w:bCs/>
          <w:lang w:val="en-US"/>
        </w:rPr>
        <w:t xml:space="preserve"> reheater battery</w:t>
      </w:r>
      <w:r w:rsidR="00046E71" w:rsidRPr="00046E71">
        <w:rPr>
          <w:rFonts w:cs="Arial"/>
          <w:b/>
          <w:bCs/>
        </w:rPr>
        <w:t xml:space="preserve"> </w:t>
      </w:r>
    </w:p>
    <w:p w14:paraId="657B9223" w14:textId="04409AD1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34817" w:rsidRPr="00754A3C" w14:paraId="5D331931" w14:textId="77777777" w:rsidTr="00134817">
        <w:tc>
          <w:tcPr>
            <w:tcW w:w="4508" w:type="dxa"/>
            <w:shd w:val="clear" w:color="auto" w:fill="FC4421"/>
          </w:tcPr>
          <w:p w14:paraId="63A81091" w14:textId="5D3A6454" w:rsidR="00134817" w:rsidRPr="00134817" w:rsidRDefault="00134817" w:rsidP="002D52A9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</w:pPr>
            <w:r w:rsidRPr="00134817"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  <w:t>AC component</w:t>
            </w:r>
          </w:p>
        </w:tc>
        <w:tc>
          <w:tcPr>
            <w:tcW w:w="4508" w:type="dxa"/>
            <w:shd w:val="clear" w:color="auto" w:fill="FC4421"/>
          </w:tcPr>
          <w:p w14:paraId="4190705B" w14:textId="6854AD10" w:rsidR="00134817" w:rsidRPr="00134817" w:rsidRDefault="00134817" w:rsidP="002D52A9">
            <w:pPr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</w:pPr>
            <w:r w:rsidRPr="00134817"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  <w:t>Description</w:t>
            </w:r>
          </w:p>
        </w:tc>
      </w:tr>
      <w:tr w:rsidR="00754A3C" w:rsidRPr="00754A3C" w14:paraId="3529BF53" w14:textId="77777777" w:rsidTr="002D52A9">
        <w:tc>
          <w:tcPr>
            <w:tcW w:w="4508" w:type="dxa"/>
          </w:tcPr>
          <w:p w14:paraId="50A236DC" w14:textId="174721DB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Preheater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7A1F7035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705AA84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Pr="00754A3C">
              <w:rPr>
                <w:rFonts w:cs="Arial"/>
                <w:szCs w:val="22"/>
                <w:vertAlign w:val="superscript"/>
                <w:lang w:val="en-US"/>
              </w:rPr>
              <w:t>O</w:t>
            </w:r>
            <w:r w:rsidRPr="00754A3C">
              <w:rPr>
                <w:rFonts w:cs="Arial"/>
                <w:szCs w:val="22"/>
                <w:lang w:val="en-US"/>
              </w:rPr>
              <w:t>C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1D9DA3A1" w14:textId="2987D70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Supply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f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an</w:t>
            </w:r>
          </w:p>
          <w:p w14:paraId="439B0E1C" w14:textId="1B8F6D18" w:rsidR="00754A3C" w:rsidRPr="00754A3C" w:rsidRDefault="00754A3C" w:rsidP="002D52A9">
            <w:pPr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529705C2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Recirculation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d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uct</w:t>
            </w:r>
          </w:p>
        </w:tc>
        <w:tc>
          <w:tcPr>
            <w:tcW w:w="4508" w:type="dxa"/>
          </w:tcPr>
          <w:p w14:paraId="4C14F8FF" w14:textId="1CEAB24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Up to 25% of room air can be mixed with the fresh air, </w:t>
            </w:r>
            <w:proofErr w:type="spellStart"/>
            <w:r w:rsidRPr="00754A3C">
              <w:rPr>
                <w:rFonts w:cs="Arial"/>
                <w:szCs w:val="22"/>
                <w:lang w:val="en-US"/>
              </w:rPr>
              <w:t>utili</w:t>
            </w:r>
            <w:r w:rsidR="00AB237A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</w:t>
            </w:r>
            <w:proofErr w:type="spellEnd"/>
            <w:r w:rsidRPr="00754A3C">
              <w:rPr>
                <w:rFonts w:cs="Arial"/>
                <w:szCs w:val="22"/>
                <w:lang w:val="en-US"/>
              </w:rPr>
              <w:t xml:space="preserve">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532A0481" w14:textId="65E934C6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0DFBB5BD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66DDA63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</w:t>
            </w:r>
            <w:r w:rsidR="00AB237A" w:rsidRPr="00754A3C">
              <w:rPr>
                <w:rFonts w:cs="Arial"/>
                <w:szCs w:val="22"/>
                <w:lang w:val="en-US"/>
              </w:rPr>
              <w:t>34</w:t>
            </w:r>
            <w:r w:rsidR="00AB237A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AB237A">
              <w:rPr>
                <w:rFonts w:cs="Arial"/>
                <w:szCs w:val="22"/>
                <w:lang w:val="en-US"/>
              </w:rPr>
              <w:t xml:space="preserve"> </w:t>
            </w:r>
            <w:r w:rsidR="00AB237A" w:rsidRPr="00AB237A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Pr="00754A3C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03479C9F" w14:textId="4D8A6AD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Cooling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c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oil</w:t>
            </w:r>
          </w:p>
          <w:p w14:paraId="6D503F60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58477C65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Cooled </w:t>
            </w:r>
            <w:proofErr w:type="gramStart"/>
            <w:r w:rsidRPr="00754A3C">
              <w:rPr>
                <w:rFonts w:cs="Arial"/>
                <w:szCs w:val="22"/>
                <w:lang w:val="en-US"/>
              </w:rPr>
              <w:t>by</w:t>
            </w:r>
            <w:proofErr w:type="gramEnd"/>
            <w:r w:rsidRPr="00754A3C">
              <w:rPr>
                <w:rFonts w:cs="Arial"/>
                <w:szCs w:val="22"/>
                <w:lang w:val="en-US"/>
              </w:rPr>
              <w:t xml:space="preserve"> either chilled water or refrigerant gas. Moisture is removed from the air by dehumidification.</w:t>
            </w:r>
          </w:p>
        </w:tc>
      </w:tr>
    </w:tbl>
    <w:p w14:paraId="391F3655" w14:textId="630AF6E6" w:rsidR="006E1028" w:rsidRDefault="006E1028" w:rsidP="00134817">
      <w:pPr>
        <w:spacing w:before="0" w:after="0" w:line="240" w:lineRule="auto"/>
      </w:pPr>
    </w:p>
    <w:sectPr w:rsidR="006E1028" w:rsidSect="0013481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FDFD" w14:textId="77777777" w:rsidR="00DC7E6B" w:rsidRDefault="00DC7E6B">
      <w:pPr>
        <w:spacing w:before="0" w:after="0"/>
      </w:pPr>
      <w:r>
        <w:separator/>
      </w:r>
    </w:p>
  </w:endnote>
  <w:endnote w:type="continuationSeparator" w:id="0">
    <w:p w14:paraId="0EA53A02" w14:textId="77777777" w:rsidR="00DC7E6B" w:rsidRDefault="00DC7E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5D78" w14:textId="77777777" w:rsidR="00134817" w:rsidRPr="00F03E33" w:rsidRDefault="00134817" w:rsidP="00134817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2348DBA" wp14:editId="552DD6D6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76B1962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A97A768" wp14:editId="06FE2E8E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E807F9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6C5DD976" w14:textId="5B78ABA9" w:rsidR="00110217" w:rsidRPr="00134817" w:rsidRDefault="00110217" w:rsidP="00134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25BD" w14:textId="77777777" w:rsidR="00DC7E6B" w:rsidRDefault="00DC7E6B">
      <w:pPr>
        <w:spacing w:before="0" w:after="0"/>
      </w:pPr>
      <w:r>
        <w:separator/>
      </w:r>
    </w:p>
  </w:footnote>
  <w:footnote w:type="continuationSeparator" w:id="0">
    <w:p w14:paraId="2C1F3CE7" w14:textId="77777777" w:rsidR="00DC7E6B" w:rsidRDefault="00DC7E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4513" w14:textId="77777777" w:rsidR="00EF48C5" w:rsidRPr="009C6DF4" w:rsidRDefault="00EF48C5" w:rsidP="00EF48C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F26B3F4" wp14:editId="6AD291D9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48632" w14:textId="77777777" w:rsidR="00EF48C5" w:rsidRPr="00631B61" w:rsidRDefault="00EF48C5" w:rsidP="00EF48C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1FCF405" w14:textId="77777777" w:rsidR="00EF48C5" w:rsidRPr="00631B61" w:rsidRDefault="00EF48C5" w:rsidP="00EF48C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26B3F4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8E48632" w14:textId="77777777" w:rsidR="00EF48C5" w:rsidRPr="00631B61" w:rsidRDefault="00EF48C5" w:rsidP="00EF48C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1FCF405" w14:textId="77777777" w:rsidR="00EF48C5" w:rsidRPr="00631B61" w:rsidRDefault="00EF48C5" w:rsidP="00EF48C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0A8BAE7" w14:textId="77777777" w:rsidR="00EF48C5" w:rsidRPr="009758F9" w:rsidRDefault="00EF48C5" w:rsidP="00EF48C5">
    <w:pPr>
      <w:pStyle w:val="Header"/>
    </w:pPr>
  </w:p>
  <w:p w14:paraId="6416F0F4" w14:textId="77777777" w:rsidR="00EF48C5" w:rsidRPr="003A74F7" w:rsidRDefault="00EF48C5" w:rsidP="00EF48C5">
    <w:pPr>
      <w:pStyle w:val="Header"/>
    </w:pPr>
  </w:p>
  <w:p w14:paraId="0D0F15B4" w14:textId="776355EE" w:rsidR="00110217" w:rsidRPr="00EF48C5" w:rsidRDefault="00110217" w:rsidP="00EF4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413677">
    <w:abstractNumId w:val="4"/>
  </w:num>
  <w:num w:numId="2" w16cid:durableId="439449640">
    <w:abstractNumId w:val="14"/>
  </w:num>
  <w:num w:numId="3" w16cid:durableId="1915817014">
    <w:abstractNumId w:val="22"/>
  </w:num>
  <w:num w:numId="4" w16cid:durableId="5980004">
    <w:abstractNumId w:val="16"/>
  </w:num>
  <w:num w:numId="5" w16cid:durableId="1715539508">
    <w:abstractNumId w:val="7"/>
  </w:num>
  <w:num w:numId="6" w16cid:durableId="2069958820">
    <w:abstractNumId w:val="15"/>
  </w:num>
  <w:num w:numId="7" w16cid:durableId="1603339389">
    <w:abstractNumId w:val="7"/>
  </w:num>
  <w:num w:numId="8" w16cid:durableId="889613134">
    <w:abstractNumId w:val="1"/>
  </w:num>
  <w:num w:numId="9" w16cid:durableId="738791570">
    <w:abstractNumId w:val="7"/>
    <w:lvlOverride w:ilvl="0">
      <w:startOverride w:val="1"/>
    </w:lvlOverride>
  </w:num>
  <w:num w:numId="10" w16cid:durableId="222757368">
    <w:abstractNumId w:val="17"/>
  </w:num>
  <w:num w:numId="11" w16cid:durableId="1097212687">
    <w:abstractNumId w:val="13"/>
  </w:num>
  <w:num w:numId="12" w16cid:durableId="468013845">
    <w:abstractNumId w:val="5"/>
  </w:num>
  <w:num w:numId="13" w16cid:durableId="1496722238">
    <w:abstractNumId w:val="12"/>
  </w:num>
  <w:num w:numId="14" w16cid:durableId="2052683066">
    <w:abstractNumId w:val="19"/>
  </w:num>
  <w:num w:numId="15" w16cid:durableId="673999227">
    <w:abstractNumId w:val="10"/>
  </w:num>
  <w:num w:numId="16" w16cid:durableId="1243758221">
    <w:abstractNumId w:val="6"/>
  </w:num>
  <w:num w:numId="17" w16cid:durableId="1442804322">
    <w:abstractNumId w:val="24"/>
  </w:num>
  <w:num w:numId="18" w16cid:durableId="1552041032">
    <w:abstractNumId w:val="25"/>
  </w:num>
  <w:num w:numId="19" w16cid:durableId="2091854791">
    <w:abstractNumId w:val="3"/>
  </w:num>
  <w:num w:numId="20" w16cid:durableId="942036596">
    <w:abstractNumId w:val="2"/>
  </w:num>
  <w:num w:numId="21" w16cid:durableId="106243723">
    <w:abstractNumId w:val="8"/>
  </w:num>
  <w:num w:numId="22" w16cid:durableId="1734154726">
    <w:abstractNumId w:val="8"/>
    <w:lvlOverride w:ilvl="0">
      <w:startOverride w:val="1"/>
    </w:lvlOverride>
  </w:num>
  <w:num w:numId="23" w16cid:durableId="2106922051">
    <w:abstractNumId w:val="23"/>
  </w:num>
  <w:num w:numId="24" w16cid:durableId="1558935757">
    <w:abstractNumId w:val="8"/>
    <w:lvlOverride w:ilvl="0">
      <w:startOverride w:val="1"/>
    </w:lvlOverride>
  </w:num>
  <w:num w:numId="25" w16cid:durableId="1953511082">
    <w:abstractNumId w:val="8"/>
    <w:lvlOverride w:ilvl="0">
      <w:startOverride w:val="1"/>
    </w:lvlOverride>
  </w:num>
  <w:num w:numId="26" w16cid:durableId="1687750318">
    <w:abstractNumId w:val="9"/>
  </w:num>
  <w:num w:numId="27" w16cid:durableId="1668167560">
    <w:abstractNumId w:val="20"/>
  </w:num>
  <w:num w:numId="28" w16cid:durableId="1752577030">
    <w:abstractNumId w:val="8"/>
    <w:lvlOverride w:ilvl="0">
      <w:startOverride w:val="1"/>
    </w:lvlOverride>
  </w:num>
  <w:num w:numId="29" w16cid:durableId="996154941">
    <w:abstractNumId w:val="21"/>
  </w:num>
  <w:num w:numId="30" w16cid:durableId="734402705">
    <w:abstractNumId w:val="8"/>
  </w:num>
  <w:num w:numId="31" w16cid:durableId="79134409">
    <w:abstractNumId w:val="8"/>
    <w:lvlOverride w:ilvl="0">
      <w:startOverride w:val="1"/>
    </w:lvlOverride>
  </w:num>
  <w:num w:numId="32" w16cid:durableId="1474789025">
    <w:abstractNumId w:val="8"/>
    <w:lvlOverride w:ilvl="0">
      <w:startOverride w:val="1"/>
    </w:lvlOverride>
  </w:num>
  <w:num w:numId="33" w16cid:durableId="1923757132">
    <w:abstractNumId w:val="0"/>
  </w:num>
  <w:num w:numId="34" w16cid:durableId="968897563">
    <w:abstractNumId w:val="11"/>
  </w:num>
  <w:num w:numId="35" w16cid:durableId="19901640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46E71"/>
    <w:rsid w:val="0006059A"/>
    <w:rsid w:val="00082C62"/>
    <w:rsid w:val="000B231F"/>
    <w:rsid w:val="000C5B1D"/>
    <w:rsid w:val="000E194B"/>
    <w:rsid w:val="000F786C"/>
    <w:rsid w:val="00110217"/>
    <w:rsid w:val="00134817"/>
    <w:rsid w:val="00152AC3"/>
    <w:rsid w:val="00156AF3"/>
    <w:rsid w:val="0019491D"/>
    <w:rsid w:val="001F74AD"/>
    <w:rsid w:val="00290326"/>
    <w:rsid w:val="002D07A8"/>
    <w:rsid w:val="003127FD"/>
    <w:rsid w:val="003405EA"/>
    <w:rsid w:val="003E1686"/>
    <w:rsid w:val="00404B31"/>
    <w:rsid w:val="00443B2E"/>
    <w:rsid w:val="0045189A"/>
    <w:rsid w:val="00474F67"/>
    <w:rsid w:val="0048500D"/>
    <w:rsid w:val="004C52C1"/>
    <w:rsid w:val="00524E1B"/>
    <w:rsid w:val="00567891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460F"/>
    <w:rsid w:val="006F7BAF"/>
    <w:rsid w:val="00754A3C"/>
    <w:rsid w:val="00797FA7"/>
    <w:rsid w:val="007F2A40"/>
    <w:rsid w:val="00806EDF"/>
    <w:rsid w:val="00816DE0"/>
    <w:rsid w:val="008C1F1C"/>
    <w:rsid w:val="008F7B41"/>
    <w:rsid w:val="009975A0"/>
    <w:rsid w:val="009A2CD2"/>
    <w:rsid w:val="009C5C6E"/>
    <w:rsid w:val="009E44EF"/>
    <w:rsid w:val="00A2454C"/>
    <w:rsid w:val="00A94F0E"/>
    <w:rsid w:val="00AB237A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07B6C"/>
    <w:rsid w:val="00D26377"/>
    <w:rsid w:val="00D41DFE"/>
    <w:rsid w:val="00D56B82"/>
    <w:rsid w:val="00DA2485"/>
    <w:rsid w:val="00DC7E6B"/>
    <w:rsid w:val="00DE29A8"/>
    <w:rsid w:val="00EF48C5"/>
    <w:rsid w:val="00F03E33"/>
    <w:rsid w:val="00F15749"/>
    <w:rsid w:val="00F51866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3DEBED-74E9-41B0-B995-97BC05AEE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53D6D5-5719-4095-9293-F5467F45E2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D21B1-E519-4754-BEC3-92DED639CDC0}">
  <ds:schemaRefs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01e15224-84b2-4570-bdea-a67bb94d0921"/>
    <ds:schemaRef ds:uri="7c04300a-231c-4281-9146-a98f6f4a7af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13</cp:revision>
  <cp:lastPrinted>2013-05-15T12:05:00Z</cp:lastPrinted>
  <dcterms:created xsi:type="dcterms:W3CDTF">2021-06-17T11:45:00Z</dcterms:created>
  <dcterms:modified xsi:type="dcterms:W3CDTF">2025-07-22T08:00:00Z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2025-05-31T18:18:17Z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99665cb5-37af-4071-afa4-408a11443bf2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